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York Outer</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York Outer</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York Outer</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York Outer</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York Outer</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York Outer are estimated to have a score of 1-2 on the PGSI (low-risk gambling), whilst </w:t>
      </w:r>
      <w:r w:rsidRPr="00773DF7">
        <w:rPr>
          <w:rFonts w:ascii="Libre Franklin Light" w:hAnsi="Libre Franklin Light" w:cs="Calibri Light"/>
          <w:b/>
          <w:bCs/>
          <w:color w:val="C45911" w:themeColor="accent2" w:themeShade="BF"/>
        </w:rPr>
        <w:t xml:space="preserve">2.4%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60.0% </w:t>
      </w:r>
      <w:r w:rsidRPr="004747BF">
        <w:rPr>
          <w:rFonts w:ascii="Libre Franklin Light" w:eastAsia="Times New Roman" w:hAnsi="Libre Franklin Light" w:cs="Calibri Light"/>
        </w:rPr>
        <w:t xml:space="preserve">of those respondents classified as PGSI 8+ in York Outer</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York Outer is estimated to be </w:t>
      </w:r>
      <w:r w:rsidRPr="00773DF7">
        <w:rPr>
          <w:rFonts w:ascii="Libre Franklin Light" w:eastAsia="Times New Roman" w:hAnsi="Libre Franklin Light" w:cs="Calibri Light"/>
          <w:b/>
          <w:bCs/>
          <w:color w:val="C45911" w:themeColor="accent2" w:themeShade="BF"/>
        </w:rPr>
        <w:t xml:space="preserve">£868,237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York Outer</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York Outer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York Outer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York Outer</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York Outer.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York Outer</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York Outer.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York Outer</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York Outer</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York Outer.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York Outer</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York Outer</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York Outer</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York Outer</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York Outer</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York Outer</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£868,237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York Outer</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£14,142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£292,468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£20,951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£5,893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£10,803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£523,980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£868,237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York Outer</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York Outer</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York Outer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York Outer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York Outer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York Outer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York Outer</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York Outer</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York Outer</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York Outer</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York Outer</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York Outer</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B016065-64F5-4BAC-8DA4-7FC9D8D68EF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